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1FEAA4" w14:textId="77777777" w:rsidR="00A727CA" w:rsidRPr="00E41A15" w:rsidRDefault="00D6240B" w:rsidP="00D6240B">
      <w:pPr>
        <w:pStyle w:val="Heading3"/>
        <w:tabs>
          <w:tab w:val="left" w:pos="284"/>
        </w:tabs>
        <w:jc w:val="center"/>
        <w:rPr>
          <w:sz w:val="64"/>
          <w:szCs w:val="64"/>
        </w:rPr>
      </w:pPr>
      <w:r w:rsidRPr="00D6240B">
        <w:rPr>
          <w:sz w:val="64"/>
          <w:szCs w:val="64"/>
        </w:rPr>
        <w:t xml:space="preserve">Models and </w:t>
      </w:r>
      <w:r>
        <w:rPr>
          <w:sz w:val="64"/>
          <w:szCs w:val="64"/>
        </w:rPr>
        <w:t>s</w:t>
      </w:r>
      <w:r w:rsidRPr="00D6240B">
        <w:rPr>
          <w:sz w:val="64"/>
          <w:szCs w:val="64"/>
        </w:rPr>
        <w:t>cale</w:t>
      </w:r>
      <w:r>
        <w:rPr>
          <w:sz w:val="64"/>
          <w:szCs w:val="64"/>
        </w:rPr>
        <w:t>s</w:t>
      </w:r>
    </w:p>
    <w:p w14:paraId="29797FFA" w14:textId="77777777" w:rsidR="001426FE" w:rsidRDefault="00656CDC" w:rsidP="006B79AD">
      <w:r>
        <w:rPr>
          <w:noProof/>
        </w:rPr>
        <w:drawing>
          <wp:anchor distT="0" distB="0" distL="114300" distR="114300" simplePos="0" relativeHeight="251658240" behindDoc="0" locked="0" layoutInCell="1" allowOverlap="1" wp14:anchorId="38FD25B9" wp14:editId="30702C9D">
            <wp:simplePos x="0" y="0"/>
            <wp:positionH relativeFrom="column">
              <wp:posOffset>6116320</wp:posOffset>
            </wp:positionH>
            <wp:positionV relativeFrom="paragraph">
              <wp:posOffset>182880</wp:posOffset>
            </wp:positionV>
            <wp:extent cx="1278255" cy="970915"/>
            <wp:effectExtent l="0" t="0" r="0" b="635"/>
            <wp:wrapSquare wrapText="bothSides"/>
            <wp:docPr id="2052" name="Picture 4" descr="A high resolution illustration of a red car on a white background. The car is facing towards the left and is reflected in the white space beneath it.">
              <a:extLst xmlns:a="http://schemas.openxmlformats.org/drawingml/2006/main">
                <a:ext uri="{FF2B5EF4-FFF2-40B4-BE49-F238E27FC236}">
                  <a16:creationId xmlns:a16="http://schemas.microsoft.com/office/drawing/2014/main" id="{88700A09-CADE-868D-2F62-CFE6B3391ECE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2" name="Picture 4" descr="A high resolution illustration of a red car on a white background. The car is facing towards the left and is reflected in the white space beneath it.">
                      <a:extLst>
                        <a:ext uri="{FF2B5EF4-FFF2-40B4-BE49-F238E27FC236}">
                          <a16:creationId xmlns:a16="http://schemas.microsoft.com/office/drawing/2014/main" id="{88700A09-CADE-868D-2F62-CFE6B3391ECE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8255" cy="9709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52F70F7" w14:textId="77777777" w:rsidR="0025651C" w:rsidRDefault="00656CDC" w:rsidP="0025651C">
      <w:r>
        <w:rPr>
          <w:noProof/>
        </w:rPr>
        <w:drawing>
          <wp:inline distT="0" distB="0" distL="0" distR="0" wp14:anchorId="39725768" wp14:editId="574999AA">
            <wp:extent cx="1652096" cy="1101244"/>
            <wp:effectExtent l="0" t="0" r="5715" b="3810"/>
            <wp:docPr id="2050" name="Picture 2" descr="A red toy car sitting on a shelf. The car is facing towards the right.">
              <a:extLst xmlns:a="http://schemas.openxmlformats.org/drawingml/2006/main">
                <a:ext uri="{FF2B5EF4-FFF2-40B4-BE49-F238E27FC236}">
                  <a16:creationId xmlns:a16="http://schemas.microsoft.com/office/drawing/2014/main" id="{D0B7C499-6C92-533A-90CB-330AA37028EE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0" name="Picture 2" descr="A red toy car sitting on a shelf. The car is facing towards the right.">
                      <a:extLst>
                        <a:ext uri="{FF2B5EF4-FFF2-40B4-BE49-F238E27FC236}">
                          <a16:creationId xmlns:a16="http://schemas.microsoft.com/office/drawing/2014/main" id="{D0B7C499-6C92-533A-90CB-330AA37028EE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2096" cy="110124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80D70B8" w14:textId="3A40B7F7" w:rsidR="00656CDC" w:rsidRDefault="00656CDC" w:rsidP="00656CDC">
      <w:pPr>
        <w:pStyle w:val="CommentText"/>
      </w:pPr>
      <w:r w:rsidRPr="00D2492E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B25253D" wp14:editId="4B5A4EFD">
                <wp:simplePos x="0" y="0"/>
                <wp:positionH relativeFrom="column">
                  <wp:posOffset>82550</wp:posOffset>
                </wp:positionH>
                <wp:positionV relativeFrom="paragraph">
                  <wp:posOffset>2901950</wp:posOffset>
                </wp:positionV>
                <wp:extent cx="648000" cy="295200"/>
                <wp:effectExtent l="0" t="0" r="19050" b="27940"/>
                <wp:wrapNone/>
                <wp:docPr id="11" name="Text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8000" cy="2952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2B30E3E7" w14:textId="77777777" w:rsidR="00656CDC" w:rsidRPr="001E7E56" w:rsidRDefault="00656CDC" w:rsidP="00656CDC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w:r w:rsidRPr="001E7E56"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1:15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B25253D" id="_x0000_t202" coordsize="21600,21600" o:spt="202" path="m,l,21600r21600,l21600,xe">
                <v:stroke joinstyle="miter"/>
                <v:path gradientshapeok="t" o:connecttype="rect"/>
              </v:shapetype>
              <v:shape id="TextBox 10" o:spid="_x0000_s1026" type="#_x0000_t202" style="position:absolute;margin-left:6.5pt;margin-top:228.5pt;width:51pt;height:23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" filled="f" strokecolor="black [3213]">
                <v:textbox style="mso-fit-shape-to-text:t">
                  <w:txbxContent>
                    <w:p w14:paraId="2B30E3E7" w14:textId="77777777" w:rsidR="00656CDC" w:rsidRPr="001E7E56" w:rsidRDefault="00656CDC" w:rsidP="00656CDC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w:r w:rsidRPr="001E7E56">
                        <w:rPr>
                          <w:rFonts w:ascii="Arial" w:hAnsi="Arial" w:cs="Arial"/>
                          <w:color w:val="000000" w:themeColor="text1"/>
                          <w:kern w:val="24"/>
                          <w:sz w:val="28"/>
                          <w:szCs w:val="28"/>
                        </w:rPr>
                        <w:t>1:15</w:t>
                      </w:r>
                    </w:p>
                  </w:txbxContent>
                </v:textbox>
              </v:shape>
            </w:pict>
          </mc:Fallback>
        </mc:AlternateContent>
      </w:r>
      <w:r w:rsidRPr="00D2492E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86ADC07" wp14:editId="5DCF82B1">
                <wp:simplePos x="0" y="0"/>
                <wp:positionH relativeFrom="column">
                  <wp:posOffset>4813935</wp:posOffset>
                </wp:positionH>
                <wp:positionV relativeFrom="paragraph">
                  <wp:posOffset>2901950</wp:posOffset>
                </wp:positionV>
                <wp:extent cx="3106800" cy="295200"/>
                <wp:effectExtent l="0" t="0" r="17780" b="27940"/>
                <wp:wrapNone/>
                <wp:docPr id="16" name="Text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06800" cy="2952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61486579" w14:textId="0105A420" w:rsidR="00656CDC" w:rsidRPr="001E7E56" w:rsidRDefault="00656CDC" w:rsidP="00656CDC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w:r w:rsidRPr="001E7E56"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Model: 8</w:t>
                            </w:r>
                            <w:r w:rsidRPr="00F7359A"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="00061D8F" w:rsidRPr="001E7E56"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cm</w:t>
                            </w:r>
                            <w:r w:rsidR="00061D8F"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ab/>
                            </w:r>
                            <w:r w:rsidRPr="001E7E56"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Car: 3.2</w:t>
                            </w:r>
                            <w:r w:rsidR="00B373A3" w:rsidRPr="00A90939"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1E7E56"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m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6ADC07" id="TextBox 15" o:spid="_x0000_s1027" type="#_x0000_t202" style="position:absolute;margin-left:379.05pt;margin-top:228.5pt;width:244.65pt;height:23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" filled="f" strokecolor="black [3213]">
                <v:textbox style="mso-fit-shape-to-text:t">
                  <w:txbxContent>
                    <w:p w14:paraId="61486579" w14:textId="0105A420" w:rsidR="00656CDC" w:rsidRPr="001E7E56" w:rsidRDefault="00656CDC" w:rsidP="00656CDC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w:r w:rsidRPr="001E7E56">
                        <w:rPr>
                          <w:rFonts w:ascii="Arial" w:hAnsi="Arial" w:cs="Arial"/>
                          <w:color w:val="000000" w:themeColor="text1"/>
                          <w:kern w:val="24"/>
                          <w:sz w:val="28"/>
                          <w:szCs w:val="28"/>
                        </w:rPr>
                        <w:t>Model: 8</w:t>
                      </w:r>
                      <w:r w:rsidRPr="00F7359A">
                        <w:rPr>
                          <w:rFonts w:ascii="Arial" w:hAnsi="Arial" w:cs="Arial"/>
                          <w:color w:val="000000" w:themeColor="text1"/>
                          <w:kern w:val="24"/>
                          <w:sz w:val="14"/>
                          <w:szCs w:val="14"/>
                        </w:rPr>
                        <w:t xml:space="preserve"> </w:t>
                      </w:r>
                      <w:r w:rsidR="00061D8F" w:rsidRPr="001E7E56">
                        <w:rPr>
                          <w:rFonts w:ascii="Arial" w:hAnsi="Arial" w:cs="Arial"/>
                          <w:color w:val="000000" w:themeColor="text1"/>
                          <w:kern w:val="24"/>
                          <w:sz w:val="28"/>
                          <w:szCs w:val="28"/>
                        </w:rPr>
                        <w:t>cm</w:t>
                      </w:r>
                      <w:r w:rsidR="00061D8F">
                        <w:rPr>
                          <w:rFonts w:ascii="Arial" w:hAnsi="Arial" w:cs="Arial"/>
                          <w:color w:val="000000" w:themeColor="text1"/>
                          <w:kern w:val="24"/>
                          <w:sz w:val="28"/>
                          <w:szCs w:val="28"/>
                        </w:rPr>
                        <w:tab/>
                      </w:r>
                      <w:r w:rsidRPr="001E7E56">
                        <w:rPr>
                          <w:rFonts w:ascii="Arial" w:hAnsi="Arial" w:cs="Arial"/>
                          <w:color w:val="000000" w:themeColor="text1"/>
                          <w:kern w:val="24"/>
                          <w:sz w:val="28"/>
                          <w:szCs w:val="28"/>
                        </w:rPr>
                        <w:t>Car: 3.2</w:t>
                      </w:r>
                      <w:r w:rsidR="00B373A3" w:rsidRPr="00A90939">
                        <w:rPr>
                          <w:rFonts w:ascii="Arial" w:hAnsi="Arial" w:cs="Arial"/>
                          <w:color w:val="000000" w:themeColor="text1"/>
                          <w:kern w:val="24"/>
                          <w:sz w:val="14"/>
                          <w:szCs w:val="14"/>
                        </w:rPr>
                        <w:t xml:space="preserve"> </w:t>
                      </w:r>
                      <w:r w:rsidRPr="001E7E56">
                        <w:rPr>
                          <w:rFonts w:ascii="Arial" w:hAnsi="Arial" w:cs="Arial"/>
                          <w:color w:val="000000" w:themeColor="text1"/>
                          <w:kern w:val="24"/>
                          <w:sz w:val="28"/>
                          <w:szCs w:val="28"/>
                        </w:rPr>
                        <w:t>m</w:t>
                      </w:r>
                    </w:p>
                  </w:txbxContent>
                </v:textbox>
              </v:shape>
            </w:pict>
          </mc:Fallback>
        </mc:AlternateContent>
      </w:r>
    </w:p>
    <w:p w14:paraId="36AA3D81" w14:textId="77777777" w:rsidR="00656CDC" w:rsidRDefault="00656CDC" w:rsidP="00656CDC">
      <w:pPr>
        <w:pStyle w:val="NormalWeb"/>
        <w:spacing w:before="0" w:beforeAutospacing="0" w:after="0" w:afterAutospacing="0"/>
      </w:pPr>
      <w:r>
        <w:rPr>
          <w:rFonts w:ascii="Arial" w:hAnsi="Arial" w:cs="Arial"/>
          <w:color w:val="000000" w:themeColor="text1"/>
          <w:kern w:val="24"/>
          <w:sz w:val="36"/>
          <w:szCs w:val="36"/>
        </w:rPr>
        <w:t>Match the scales to the measurements of the lengths of these cars and their models.</w:t>
      </w:r>
    </w:p>
    <w:p w14:paraId="3C063EAD" w14:textId="77777777" w:rsidR="00656CDC" w:rsidRDefault="00656CDC" w:rsidP="00656CDC">
      <w:pPr>
        <w:pStyle w:val="NormalWeb"/>
        <w:spacing w:before="0" w:beforeAutospacing="0" w:after="0" w:afterAutospacing="0"/>
      </w:pPr>
      <w:r>
        <w:rPr>
          <w:rFonts w:ascii="Arial" w:hAnsi="Arial" w:cs="Arial"/>
          <w:color w:val="000000" w:themeColor="text1"/>
          <w:kern w:val="24"/>
          <w:sz w:val="36"/>
          <w:szCs w:val="36"/>
        </w:rPr>
        <w:t>There is a missing scale and a missing measurement.</w:t>
      </w:r>
    </w:p>
    <w:p w14:paraId="569F5142" w14:textId="61C7739A" w:rsidR="00656CDC" w:rsidRDefault="00B373A3" w:rsidP="0025651C">
      <w:r w:rsidRPr="00D2492E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54BB322" wp14:editId="0E621654">
                <wp:simplePos x="0" y="0"/>
                <wp:positionH relativeFrom="column">
                  <wp:posOffset>82550</wp:posOffset>
                </wp:positionH>
                <wp:positionV relativeFrom="paragraph">
                  <wp:posOffset>1173480</wp:posOffset>
                </wp:positionV>
                <wp:extent cx="648000" cy="295200"/>
                <wp:effectExtent l="0" t="0" r="19050" b="10160"/>
                <wp:wrapNone/>
                <wp:docPr id="10" name="Text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8000" cy="2952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489037F3" w14:textId="77777777" w:rsidR="00656CDC" w:rsidRPr="001E7E56" w:rsidRDefault="00656CDC" w:rsidP="00656CDC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w:r w:rsidRPr="001E7E56"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1:20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54BB322" id="TextBox 9" o:spid="_x0000_s1028" type="#_x0000_t202" style="position:absolute;margin-left:6.5pt;margin-top:92.4pt;width:51pt;height:23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" filled="f" strokecolor="black [3213]">
                <v:textbox>
                  <w:txbxContent>
                    <w:p w14:paraId="489037F3" w14:textId="77777777" w:rsidR="00656CDC" w:rsidRPr="001E7E56" w:rsidRDefault="00656CDC" w:rsidP="00656CDC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w:r w:rsidRPr="001E7E56">
                        <w:rPr>
                          <w:rFonts w:ascii="Arial" w:hAnsi="Arial" w:cs="Arial"/>
                          <w:color w:val="000000" w:themeColor="text1"/>
                          <w:kern w:val="24"/>
                          <w:sz w:val="28"/>
                          <w:szCs w:val="28"/>
                        </w:rPr>
                        <w:t>1:20</w:t>
                      </w:r>
                    </w:p>
                  </w:txbxContent>
                </v:textbox>
              </v:shape>
            </w:pict>
          </mc:Fallback>
        </mc:AlternateContent>
      </w:r>
      <w:r w:rsidR="001E7E56" w:rsidRPr="00D2492E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DB10F8F" wp14:editId="194D017E">
                <wp:simplePos x="0" y="0"/>
                <wp:positionH relativeFrom="column">
                  <wp:posOffset>81281</wp:posOffset>
                </wp:positionH>
                <wp:positionV relativeFrom="paragraph">
                  <wp:posOffset>165735</wp:posOffset>
                </wp:positionV>
                <wp:extent cx="648000" cy="295200"/>
                <wp:effectExtent l="0" t="0" r="19050" b="27940"/>
                <wp:wrapNone/>
                <wp:docPr id="13" name="Text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8000" cy="2952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3DF18177" w14:textId="77777777" w:rsidR="00656CDC" w:rsidRPr="001E7E56" w:rsidRDefault="00656CDC" w:rsidP="00656CDC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w:r w:rsidRPr="001E7E56"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1:40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B10F8F" id="TextBox 12" o:spid="_x0000_s1029" type="#_x0000_t202" style="position:absolute;margin-left:6.4pt;margin-top:13.05pt;width:51pt;height:23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" filled="f" strokecolor="black [3213]">
                <v:textbox style="mso-fit-shape-to-text:t">
                  <w:txbxContent>
                    <w:p w14:paraId="3DF18177" w14:textId="77777777" w:rsidR="00656CDC" w:rsidRPr="001E7E56" w:rsidRDefault="00656CDC" w:rsidP="00656CDC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w:r w:rsidRPr="001E7E56">
                        <w:rPr>
                          <w:rFonts w:ascii="Arial" w:hAnsi="Arial" w:cs="Arial"/>
                          <w:color w:val="000000" w:themeColor="text1"/>
                          <w:kern w:val="24"/>
                          <w:sz w:val="28"/>
                          <w:szCs w:val="28"/>
                        </w:rPr>
                        <w:t>1:40</w:t>
                      </w:r>
                    </w:p>
                  </w:txbxContent>
                </v:textbox>
              </v:shape>
            </w:pict>
          </mc:Fallback>
        </mc:AlternateContent>
      </w:r>
      <w:r w:rsidR="001E7E56" w:rsidRPr="00D2492E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4917C74" wp14:editId="3BAAD262">
                <wp:simplePos x="0" y="0"/>
                <wp:positionH relativeFrom="column">
                  <wp:posOffset>82550</wp:posOffset>
                </wp:positionH>
                <wp:positionV relativeFrom="paragraph">
                  <wp:posOffset>669925</wp:posOffset>
                </wp:positionV>
                <wp:extent cx="648000" cy="295200"/>
                <wp:effectExtent l="0" t="0" r="19050" b="27940"/>
                <wp:wrapNone/>
                <wp:docPr id="12" name="Text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8000" cy="2952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2D80E8F3" w14:textId="77777777" w:rsidR="00656CDC" w:rsidRPr="001E7E56" w:rsidRDefault="00656CDC" w:rsidP="00656CDC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w:r w:rsidRPr="001E7E56"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1:24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917C74" id="TextBox 11" o:spid="_x0000_s1030" type="#_x0000_t202" style="position:absolute;margin-left:6.5pt;margin-top:52.75pt;width:51pt;height:23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" filled="f" strokecolor="black [3213]">
                <v:textbox style="mso-fit-shape-to-text:t">
                  <w:txbxContent>
                    <w:p w14:paraId="2D80E8F3" w14:textId="77777777" w:rsidR="00656CDC" w:rsidRPr="001E7E56" w:rsidRDefault="00656CDC" w:rsidP="00656CDC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w:r w:rsidRPr="001E7E56">
                        <w:rPr>
                          <w:rFonts w:ascii="Arial" w:hAnsi="Arial" w:cs="Arial"/>
                          <w:color w:val="000000" w:themeColor="text1"/>
                          <w:kern w:val="24"/>
                          <w:sz w:val="28"/>
                          <w:szCs w:val="28"/>
                        </w:rPr>
                        <w:t>1:24</w:t>
                      </w:r>
                    </w:p>
                  </w:txbxContent>
                </v:textbox>
              </v:shape>
            </w:pict>
          </mc:Fallback>
        </mc:AlternateContent>
      </w:r>
      <w:r w:rsidR="001E7E56" w:rsidRPr="00D2492E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FAC060B" wp14:editId="35B9D4B1">
                <wp:simplePos x="0" y="0"/>
                <wp:positionH relativeFrom="column">
                  <wp:posOffset>82550</wp:posOffset>
                </wp:positionH>
                <wp:positionV relativeFrom="paragraph">
                  <wp:posOffset>1677670</wp:posOffset>
                </wp:positionV>
                <wp:extent cx="648000" cy="295200"/>
                <wp:effectExtent l="0" t="0" r="19050" b="27940"/>
                <wp:wrapNone/>
                <wp:docPr id="19" name="Text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8000" cy="2952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496ED658" w14:textId="77777777" w:rsidR="00656CDC" w:rsidRPr="001E7E56" w:rsidRDefault="00656CDC" w:rsidP="00656CDC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w:r w:rsidRPr="001E7E56"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 xml:space="preserve">   : 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AC060B" id="TextBox 18" o:spid="_x0000_s1031" type="#_x0000_t202" style="position:absolute;margin-left:6.5pt;margin-top:132.1pt;width:51pt;height:23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" filled="f" strokecolor="black [3213]">
                <v:textbox style="mso-fit-shape-to-text:t">
                  <w:txbxContent>
                    <w:p w14:paraId="496ED658" w14:textId="77777777" w:rsidR="00656CDC" w:rsidRPr="001E7E56" w:rsidRDefault="00656CDC" w:rsidP="00656CDC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w:r w:rsidRPr="001E7E56">
                        <w:rPr>
                          <w:rFonts w:ascii="Arial" w:hAnsi="Arial" w:cs="Arial"/>
                          <w:color w:val="000000" w:themeColor="text1"/>
                          <w:kern w:val="24"/>
                          <w:sz w:val="28"/>
                          <w:szCs w:val="28"/>
                        </w:rPr>
                        <w:t xml:space="preserve">   : </w:t>
                      </w:r>
                    </w:p>
                  </w:txbxContent>
                </v:textbox>
              </v:shape>
            </w:pict>
          </mc:Fallback>
        </mc:AlternateContent>
      </w:r>
      <w:r w:rsidR="001E7E56" w:rsidRPr="00D2492E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3BA8383" wp14:editId="385ACF39">
                <wp:simplePos x="0" y="0"/>
                <wp:positionH relativeFrom="column">
                  <wp:posOffset>4815205</wp:posOffset>
                </wp:positionH>
                <wp:positionV relativeFrom="paragraph">
                  <wp:posOffset>165735</wp:posOffset>
                </wp:positionV>
                <wp:extent cx="3106800" cy="295200"/>
                <wp:effectExtent l="0" t="0" r="17780" b="27940"/>
                <wp:wrapNone/>
                <wp:docPr id="15" name="Text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06800" cy="2952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7551B502" w14:textId="522BA78B" w:rsidR="00656CDC" w:rsidRPr="001E7E56" w:rsidRDefault="00656CDC" w:rsidP="00656CDC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w:r w:rsidRPr="001E7E56"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Model: 15</w:t>
                            </w:r>
                            <w:r w:rsidRPr="00F7359A"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="00061D8F" w:rsidRPr="001E7E56"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cm</w:t>
                            </w:r>
                            <w:r w:rsidR="00061D8F"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ab/>
                            </w:r>
                            <w:r w:rsidRPr="001E7E56"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Car: 3</w:t>
                            </w:r>
                            <w:r w:rsidR="00B373A3" w:rsidRPr="00F7359A"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1E7E56"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m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BA8383" id="TextBox 14" o:spid="_x0000_s1032" type="#_x0000_t202" style="position:absolute;margin-left:379.15pt;margin-top:13.05pt;width:244.65pt;height:23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" filled="f" strokecolor="black [3213]">
                <v:textbox style="mso-fit-shape-to-text:t">
                  <w:txbxContent>
                    <w:p w14:paraId="7551B502" w14:textId="522BA78B" w:rsidR="00656CDC" w:rsidRPr="001E7E56" w:rsidRDefault="00656CDC" w:rsidP="00656CDC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w:r w:rsidRPr="001E7E56">
                        <w:rPr>
                          <w:rFonts w:ascii="Arial" w:hAnsi="Arial" w:cs="Arial"/>
                          <w:color w:val="000000" w:themeColor="text1"/>
                          <w:kern w:val="24"/>
                          <w:sz w:val="28"/>
                          <w:szCs w:val="28"/>
                        </w:rPr>
                        <w:t>Model: 15</w:t>
                      </w:r>
                      <w:r w:rsidRPr="00F7359A">
                        <w:rPr>
                          <w:rFonts w:ascii="Arial" w:hAnsi="Arial" w:cs="Arial"/>
                          <w:color w:val="000000" w:themeColor="text1"/>
                          <w:kern w:val="24"/>
                          <w:sz w:val="14"/>
                          <w:szCs w:val="14"/>
                        </w:rPr>
                        <w:t xml:space="preserve"> </w:t>
                      </w:r>
                      <w:r w:rsidR="00061D8F" w:rsidRPr="001E7E56">
                        <w:rPr>
                          <w:rFonts w:ascii="Arial" w:hAnsi="Arial" w:cs="Arial"/>
                          <w:color w:val="000000" w:themeColor="text1"/>
                          <w:kern w:val="24"/>
                          <w:sz w:val="28"/>
                          <w:szCs w:val="28"/>
                        </w:rPr>
                        <w:t>cm</w:t>
                      </w:r>
                      <w:r w:rsidR="00061D8F">
                        <w:rPr>
                          <w:rFonts w:ascii="Arial" w:hAnsi="Arial" w:cs="Arial"/>
                          <w:color w:val="000000" w:themeColor="text1"/>
                          <w:kern w:val="24"/>
                          <w:sz w:val="28"/>
                          <w:szCs w:val="28"/>
                        </w:rPr>
                        <w:tab/>
                      </w:r>
                      <w:r w:rsidRPr="001E7E56">
                        <w:rPr>
                          <w:rFonts w:ascii="Arial" w:hAnsi="Arial" w:cs="Arial"/>
                          <w:color w:val="000000" w:themeColor="text1"/>
                          <w:kern w:val="24"/>
                          <w:sz w:val="28"/>
                          <w:szCs w:val="28"/>
                        </w:rPr>
                        <w:t>Car: 3</w:t>
                      </w:r>
                      <w:r w:rsidR="00B373A3" w:rsidRPr="00F7359A">
                        <w:rPr>
                          <w:rFonts w:ascii="Arial" w:hAnsi="Arial" w:cs="Arial"/>
                          <w:color w:val="000000" w:themeColor="text1"/>
                          <w:kern w:val="24"/>
                          <w:sz w:val="14"/>
                          <w:szCs w:val="14"/>
                        </w:rPr>
                        <w:t xml:space="preserve"> </w:t>
                      </w:r>
                      <w:r w:rsidRPr="001E7E56">
                        <w:rPr>
                          <w:rFonts w:ascii="Arial" w:hAnsi="Arial" w:cs="Arial"/>
                          <w:color w:val="000000" w:themeColor="text1"/>
                          <w:kern w:val="24"/>
                          <w:sz w:val="28"/>
                          <w:szCs w:val="28"/>
                        </w:rPr>
                        <w:t>m</w:t>
                      </w:r>
                    </w:p>
                  </w:txbxContent>
                </v:textbox>
              </v:shape>
            </w:pict>
          </mc:Fallback>
        </mc:AlternateContent>
      </w:r>
      <w:r w:rsidR="001E7E56" w:rsidRPr="00D2492E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3BBA9FF" wp14:editId="27F7F62E">
                <wp:simplePos x="0" y="0"/>
                <wp:positionH relativeFrom="column">
                  <wp:posOffset>4813935</wp:posOffset>
                </wp:positionH>
                <wp:positionV relativeFrom="paragraph">
                  <wp:posOffset>669925</wp:posOffset>
                </wp:positionV>
                <wp:extent cx="3106800" cy="295200"/>
                <wp:effectExtent l="0" t="0" r="17780" b="27940"/>
                <wp:wrapNone/>
                <wp:docPr id="20" name="Text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06800" cy="2952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626E7CB5" w14:textId="6FC7676B" w:rsidR="00656CDC" w:rsidRPr="001E7E56" w:rsidRDefault="00656CDC" w:rsidP="00656CDC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w:r w:rsidRPr="001E7E56"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Model:</w:t>
                            </w:r>
                            <w:r w:rsidR="00061D8F"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ab/>
                            </w:r>
                            <w:r w:rsidR="00061D8F"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ab/>
                            </w:r>
                            <w:r w:rsidRPr="001E7E56"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 xml:space="preserve">Car:     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BBA9FF" id="TextBox 19" o:spid="_x0000_s1033" type="#_x0000_t202" style="position:absolute;margin-left:379.05pt;margin-top:52.75pt;width:244.65pt;height:23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" filled="f" strokecolor="black [3213]">
                <v:textbox style="mso-fit-shape-to-text:t">
                  <w:txbxContent>
                    <w:p w14:paraId="626E7CB5" w14:textId="6FC7676B" w:rsidR="00656CDC" w:rsidRPr="001E7E56" w:rsidRDefault="00656CDC" w:rsidP="00656CDC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w:r w:rsidRPr="001E7E56">
                        <w:rPr>
                          <w:rFonts w:ascii="Arial" w:hAnsi="Arial" w:cs="Arial"/>
                          <w:color w:val="000000" w:themeColor="text1"/>
                          <w:kern w:val="24"/>
                          <w:sz w:val="28"/>
                          <w:szCs w:val="28"/>
                        </w:rPr>
                        <w:t>Model:</w:t>
                      </w:r>
                      <w:r w:rsidR="00061D8F">
                        <w:rPr>
                          <w:rFonts w:ascii="Arial" w:hAnsi="Arial" w:cs="Arial"/>
                          <w:color w:val="000000" w:themeColor="text1"/>
                          <w:kern w:val="24"/>
                          <w:sz w:val="28"/>
                          <w:szCs w:val="28"/>
                        </w:rPr>
                        <w:tab/>
                      </w:r>
                      <w:r w:rsidR="00061D8F">
                        <w:rPr>
                          <w:rFonts w:ascii="Arial" w:hAnsi="Arial" w:cs="Arial"/>
                          <w:color w:val="000000" w:themeColor="text1"/>
                          <w:kern w:val="24"/>
                          <w:sz w:val="28"/>
                          <w:szCs w:val="28"/>
                        </w:rPr>
                        <w:tab/>
                      </w:r>
                      <w:r w:rsidRPr="001E7E56">
                        <w:rPr>
                          <w:rFonts w:ascii="Arial" w:hAnsi="Arial" w:cs="Arial"/>
                          <w:color w:val="000000" w:themeColor="text1"/>
                          <w:kern w:val="24"/>
                          <w:sz w:val="28"/>
                          <w:szCs w:val="28"/>
                        </w:rPr>
                        <w:t xml:space="preserve">Car:     </w:t>
                      </w:r>
                    </w:p>
                  </w:txbxContent>
                </v:textbox>
              </v:shape>
            </w:pict>
          </mc:Fallback>
        </mc:AlternateContent>
      </w:r>
      <w:r w:rsidR="001E7E56" w:rsidRPr="00D2492E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38D0AF4" wp14:editId="7504659B">
                <wp:simplePos x="0" y="0"/>
                <wp:positionH relativeFrom="column">
                  <wp:posOffset>4813935</wp:posOffset>
                </wp:positionH>
                <wp:positionV relativeFrom="paragraph">
                  <wp:posOffset>1173480</wp:posOffset>
                </wp:positionV>
                <wp:extent cx="3106800" cy="295200"/>
                <wp:effectExtent l="0" t="0" r="17780" b="27940"/>
                <wp:wrapNone/>
                <wp:docPr id="18" name="Text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06800" cy="2952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4837AF61" w14:textId="3AE9E0D3" w:rsidR="00656CDC" w:rsidRPr="001E7E56" w:rsidRDefault="00656CDC" w:rsidP="00656CDC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w:r w:rsidRPr="001E7E56"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Model: 12</w:t>
                            </w:r>
                            <w:r w:rsidRPr="00F7359A"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="00061D8F" w:rsidRPr="001E7E56"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cm</w:t>
                            </w:r>
                            <w:r w:rsidR="00061D8F"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ab/>
                            </w:r>
                            <w:r w:rsidRPr="001E7E56"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Car: 3.6</w:t>
                            </w:r>
                            <w:r w:rsidR="00B373A3" w:rsidRPr="00A90939"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1E7E56"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m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8D0AF4" id="TextBox 17" o:spid="_x0000_s1034" type="#_x0000_t202" style="position:absolute;margin-left:379.05pt;margin-top:92.4pt;width:244.65pt;height:23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" filled="f" strokecolor="black [3213]">
                <v:textbox style="mso-fit-shape-to-text:t">
                  <w:txbxContent>
                    <w:p w14:paraId="4837AF61" w14:textId="3AE9E0D3" w:rsidR="00656CDC" w:rsidRPr="001E7E56" w:rsidRDefault="00656CDC" w:rsidP="00656CDC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w:r w:rsidRPr="001E7E56">
                        <w:rPr>
                          <w:rFonts w:ascii="Arial" w:hAnsi="Arial" w:cs="Arial"/>
                          <w:color w:val="000000" w:themeColor="text1"/>
                          <w:kern w:val="24"/>
                          <w:sz w:val="28"/>
                          <w:szCs w:val="28"/>
                        </w:rPr>
                        <w:t>Model: 12</w:t>
                      </w:r>
                      <w:r w:rsidRPr="00F7359A">
                        <w:rPr>
                          <w:rFonts w:ascii="Arial" w:hAnsi="Arial" w:cs="Arial"/>
                          <w:color w:val="000000" w:themeColor="text1"/>
                          <w:kern w:val="24"/>
                          <w:sz w:val="14"/>
                          <w:szCs w:val="14"/>
                        </w:rPr>
                        <w:t xml:space="preserve"> </w:t>
                      </w:r>
                      <w:r w:rsidR="00061D8F" w:rsidRPr="001E7E56">
                        <w:rPr>
                          <w:rFonts w:ascii="Arial" w:hAnsi="Arial" w:cs="Arial"/>
                          <w:color w:val="000000" w:themeColor="text1"/>
                          <w:kern w:val="24"/>
                          <w:sz w:val="28"/>
                          <w:szCs w:val="28"/>
                        </w:rPr>
                        <w:t>cm</w:t>
                      </w:r>
                      <w:r w:rsidR="00061D8F">
                        <w:rPr>
                          <w:rFonts w:ascii="Arial" w:hAnsi="Arial" w:cs="Arial"/>
                          <w:color w:val="000000" w:themeColor="text1"/>
                          <w:kern w:val="24"/>
                          <w:sz w:val="28"/>
                          <w:szCs w:val="28"/>
                        </w:rPr>
                        <w:tab/>
                      </w:r>
                      <w:r w:rsidRPr="001E7E56">
                        <w:rPr>
                          <w:rFonts w:ascii="Arial" w:hAnsi="Arial" w:cs="Arial"/>
                          <w:color w:val="000000" w:themeColor="text1"/>
                          <w:kern w:val="24"/>
                          <w:sz w:val="28"/>
                          <w:szCs w:val="28"/>
                        </w:rPr>
                        <w:t>Car: 3.6</w:t>
                      </w:r>
                      <w:r w:rsidR="00B373A3" w:rsidRPr="00A90939">
                        <w:rPr>
                          <w:rFonts w:ascii="Arial" w:hAnsi="Arial" w:cs="Arial"/>
                          <w:color w:val="000000" w:themeColor="text1"/>
                          <w:kern w:val="24"/>
                          <w:sz w:val="14"/>
                          <w:szCs w:val="14"/>
                        </w:rPr>
                        <w:t xml:space="preserve"> </w:t>
                      </w:r>
                      <w:r w:rsidRPr="001E7E56">
                        <w:rPr>
                          <w:rFonts w:ascii="Arial" w:hAnsi="Arial" w:cs="Arial"/>
                          <w:color w:val="000000" w:themeColor="text1"/>
                          <w:kern w:val="24"/>
                          <w:sz w:val="28"/>
                          <w:szCs w:val="28"/>
                        </w:rPr>
                        <w:t>m</w:t>
                      </w:r>
                    </w:p>
                  </w:txbxContent>
                </v:textbox>
              </v:shape>
            </w:pict>
          </mc:Fallback>
        </mc:AlternateContent>
      </w:r>
      <w:r w:rsidR="001E7E56" w:rsidRPr="00D2492E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5C4B034" wp14:editId="5FB98156">
                <wp:simplePos x="0" y="0"/>
                <wp:positionH relativeFrom="column">
                  <wp:posOffset>4813935</wp:posOffset>
                </wp:positionH>
                <wp:positionV relativeFrom="paragraph">
                  <wp:posOffset>1677670</wp:posOffset>
                </wp:positionV>
                <wp:extent cx="3106800" cy="295200"/>
                <wp:effectExtent l="0" t="0" r="17780" b="27940"/>
                <wp:wrapNone/>
                <wp:docPr id="17" name="Text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06800" cy="2952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656F5122" w14:textId="0653F3D1" w:rsidR="00656CDC" w:rsidRPr="001E7E56" w:rsidRDefault="00656CDC" w:rsidP="00656CDC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w:r w:rsidRPr="001E7E56"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Model: 18</w:t>
                            </w:r>
                            <w:r w:rsidRPr="00F7359A"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="00061D8F" w:rsidRPr="001E7E56"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cm</w:t>
                            </w:r>
                            <w:r w:rsidR="00061D8F"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ab/>
                            </w:r>
                            <w:r w:rsidRPr="001E7E56"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Car: 4.32</w:t>
                            </w:r>
                            <w:r w:rsidR="00B373A3" w:rsidRPr="00A90939"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1E7E56"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m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C4B034" id="TextBox 16" o:spid="_x0000_s1035" type="#_x0000_t202" style="position:absolute;margin-left:379.05pt;margin-top:132.1pt;width:244.65pt;height:23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" filled="f" strokecolor="black [3213]">
                <v:textbox style="mso-fit-shape-to-text:t">
                  <w:txbxContent>
                    <w:p w14:paraId="656F5122" w14:textId="0653F3D1" w:rsidR="00656CDC" w:rsidRPr="001E7E56" w:rsidRDefault="00656CDC" w:rsidP="00656CDC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w:r w:rsidRPr="001E7E56">
                        <w:rPr>
                          <w:rFonts w:ascii="Arial" w:hAnsi="Arial" w:cs="Arial"/>
                          <w:color w:val="000000" w:themeColor="text1"/>
                          <w:kern w:val="24"/>
                          <w:sz w:val="28"/>
                          <w:szCs w:val="28"/>
                        </w:rPr>
                        <w:t>Model: 18</w:t>
                      </w:r>
                      <w:r w:rsidRPr="00F7359A">
                        <w:rPr>
                          <w:rFonts w:ascii="Arial" w:hAnsi="Arial" w:cs="Arial"/>
                          <w:color w:val="000000" w:themeColor="text1"/>
                          <w:kern w:val="24"/>
                          <w:sz w:val="14"/>
                          <w:szCs w:val="14"/>
                        </w:rPr>
                        <w:t xml:space="preserve"> </w:t>
                      </w:r>
                      <w:r w:rsidR="00061D8F" w:rsidRPr="001E7E56">
                        <w:rPr>
                          <w:rFonts w:ascii="Arial" w:hAnsi="Arial" w:cs="Arial"/>
                          <w:color w:val="000000" w:themeColor="text1"/>
                          <w:kern w:val="24"/>
                          <w:sz w:val="28"/>
                          <w:szCs w:val="28"/>
                        </w:rPr>
                        <w:t>cm</w:t>
                      </w:r>
                      <w:r w:rsidR="00061D8F">
                        <w:rPr>
                          <w:rFonts w:ascii="Arial" w:hAnsi="Arial" w:cs="Arial"/>
                          <w:color w:val="000000" w:themeColor="text1"/>
                          <w:kern w:val="24"/>
                          <w:sz w:val="28"/>
                          <w:szCs w:val="28"/>
                        </w:rPr>
                        <w:tab/>
                      </w:r>
                      <w:r w:rsidRPr="001E7E56">
                        <w:rPr>
                          <w:rFonts w:ascii="Arial" w:hAnsi="Arial" w:cs="Arial"/>
                          <w:color w:val="000000" w:themeColor="text1"/>
                          <w:kern w:val="24"/>
                          <w:sz w:val="28"/>
                          <w:szCs w:val="28"/>
                        </w:rPr>
                        <w:t>Car: 4.32</w:t>
                      </w:r>
                      <w:r w:rsidR="00B373A3" w:rsidRPr="00A90939">
                        <w:rPr>
                          <w:rFonts w:ascii="Arial" w:hAnsi="Arial" w:cs="Arial"/>
                          <w:color w:val="000000" w:themeColor="text1"/>
                          <w:kern w:val="24"/>
                          <w:sz w:val="14"/>
                          <w:szCs w:val="14"/>
                        </w:rPr>
                        <w:t xml:space="preserve"> </w:t>
                      </w:r>
                      <w:r w:rsidRPr="001E7E56">
                        <w:rPr>
                          <w:rFonts w:ascii="Arial" w:hAnsi="Arial" w:cs="Arial"/>
                          <w:color w:val="000000" w:themeColor="text1"/>
                          <w:kern w:val="24"/>
                          <w:sz w:val="28"/>
                          <w:szCs w:val="28"/>
                        </w:rPr>
                        <w:t>m</w:t>
                      </w:r>
                    </w:p>
                  </w:txbxContent>
                </v:textbox>
              </v:shape>
            </w:pict>
          </mc:Fallback>
        </mc:AlternateContent>
      </w:r>
    </w:p>
    <w:sectPr w:rsidR="00656CDC" w:rsidSect="004C17B3">
      <w:headerReference w:type="default" r:id="rId13"/>
      <w:footerReference w:type="default" r:id="rId14"/>
      <w:pgSz w:w="16840" w:h="11900" w:orient="landscape"/>
      <w:pgMar w:top="1440" w:right="1134" w:bottom="1440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19E518" w14:textId="77777777" w:rsidR="0030576C" w:rsidRDefault="0030576C" w:rsidP="00F96C86">
      <w:r>
        <w:separator/>
      </w:r>
    </w:p>
  </w:endnote>
  <w:endnote w:type="continuationSeparator" w:id="0">
    <w:p w14:paraId="303376AE" w14:textId="77777777" w:rsidR="0030576C" w:rsidRDefault="0030576C" w:rsidP="00F96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 MT Std">
    <w:altName w:val="Arial"/>
    <w:panose1 w:val="020B0604020202020204"/>
    <w:charset w:val="00"/>
    <w:family w:val="swiss"/>
    <w:notTrueType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 (Headings CS)">
    <w:altName w:val="Times New Roman"/>
    <w:panose1 w:val="020B0604020202020204"/>
    <w:charset w:val="00"/>
    <w:family w:val="roman"/>
    <w:pitch w:val="default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272BB0" w14:textId="77777777" w:rsidR="00176D46" w:rsidRPr="00224F09" w:rsidRDefault="006C5799" w:rsidP="006C5799">
    <w:pPr>
      <w:rPr>
        <w:rFonts w:eastAsia="Times New Roman"/>
        <w:sz w:val="16"/>
        <w:szCs w:val="16"/>
        <w:shd w:val="clear" w:color="auto" w:fill="FFFFFF"/>
      </w:rPr>
    </w:pPr>
    <w:r w:rsidRPr="00224F09">
      <w:rPr>
        <w:sz w:val="16"/>
        <w:szCs w:val="16"/>
      </w:rPr>
      <w:fldChar w:fldCharType="begin"/>
    </w:r>
    <w:r w:rsidRPr="00224F09">
      <w:rPr>
        <w:sz w:val="16"/>
        <w:szCs w:val="16"/>
      </w:rPr>
      <w:instrText xml:space="preserve"> DOCPROPERTY  Comments  \* MERGEFORMAT </w:instrText>
    </w:r>
    <w:r w:rsidRPr="00224F09">
      <w:rPr>
        <w:sz w:val="16"/>
        <w:szCs w:val="16"/>
      </w:rPr>
      <w:fldChar w:fldCharType="end"/>
    </w:r>
    <w:r w:rsidRPr="00224F09">
      <w:rPr>
        <w:rFonts w:eastAsia="Times New Roman"/>
        <w:color w:val="000000"/>
        <w:sz w:val="16"/>
        <w:szCs w:val="16"/>
        <w:shd w:val="clear" w:color="auto" w:fill="FFFFFF"/>
      </w:rPr>
      <w:t>© Crown copyright 202</w:t>
    </w:r>
    <w:r w:rsidR="000D250C">
      <w:rPr>
        <w:rFonts w:eastAsia="Times New Roman"/>
        <w:color w:val="000000"/>
        <w:sz w:val="16"/>
        <w:szCs w:val="16"/>
        <w:shd w:val="clear" w:color="auto" w:fill="FFFFFF"/>
      </w:rPr>
      <w:t>3</w:t>
    </w:r>
    <w:r w:rsidRPr="00224F09">
      <w:rPr>
        <w:rFonts w:eastAsia="Times New Roman"/>
        <w:color w:val="000000"/>
        <w:sz w:val="16"/>
        <w:szCs w:val="16"/>
        <w:shd w:val="clear" w:color="auto" w:fill="FFFFFF"/>
      </w:rPr>
      <w:t>. This information is licensed under the </w:t>
    </w:r>
    <w:hyperlink r:id="rId1" w:tgtFrame="_blank" w:history="1">
      <w:r w:rsidRPr="00224F09">
        <w:rPr>
          <w:rStyle w:val="Hyperlink"/>
          <w:rFonts w:eastAsia="Times New Roman"/>
          <w:color w:val="0C64C0"/>
          <w:sz w:val="16"/>
          <w:szCs w:val="16"/>
          <w:shd w:val="clear" w:color="auto" w:fill="FFFFFF"/>
        </w:rPr>
        <w:t>Open Government Licence (nationalarchives.gov.uk)</w:t>
      </w:r>
    </w:hyperlink>
    <w:r w:rsidRPr="00224F09">
      <w:rPr>
        <w:rFonts w:eastAsia="Times New Roman"/>
        <w:color w:val="000000"/>
        <w:sz w:val="16"/>
        <w:szCs w:val="16"/>
        <w:shd w:val="clear" w:color="auto" w:fill="FFFFFF"/>
      </w:rPr>
      <w:t> v 3.0</w:t>
    </w:r>
    <w:r w:rsidRPr="00224F09">
      <w:rPr>
        <w:sz w:val="16"/>
        <w:szCs w:val="16"/>
      </w:rPr>
      <w:ptab w:relativeTo="margin" w:alignment="right" w:leader="none"/>
    </w:r>
    <w:r w:rsidRPr="00224F09">
      <w:rPr>
        <w:sz w:val="16"/>
        <w:szCs w:val="16"/>
      </w:rPr>
      <w:fldChar w:fldCharType="begin"/>
    </w:r>
    <w:r w:rsidRPr="00224F09">
      <w:rPr>
        <w:sz w:val="16"/>
        <w:szCs w:val="16"/>
      </w:rPr>
      <w:instrText xml:space="preserve"> PAGE  \* Arabic  \* MERGEFORMAT </w:instrText>
    </w:r>
    <w:r w:rsidRPr="00224F09">
      <w:rPr>
        <w:sz w:val="16"/>
        <w:szCs w:val="16"/>
      </w:rPr>
      <w:fldChar w:fldCharType="separate"/>
    </w:r>
    <w:r w:rsidRPr="00224F09">
      <w:rPr>
        <w:sz w:val="16"/>
        <w:szCs w:val="16"/>
      </w:rPr>
      <w:t>1</w:t>
    </w:r>
    <w:r w:rsidRPr="00224F09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560DA8" w14:textId="77777777" w:rsidR="0030576C" w:rsidRDefault="0030576C" w:rsidP="00F96C86">
      <w:r>
        <w:separator/>
      </w:r>
    </w:p>
  </w:footnote>
  <w:footnote w:type="continuationSeparator" w:id="0">
    <w:p w14:paraId="01BBD159" w14:textId="77777777" w:rsidR="0030576C" w:rsidRDefault="0030576C" w:rsidP="00F96C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4E4518" w14:textId="77777777" w:rsidR="00176D46" w:rsidRPr="00656CDC" w:rsidRDefault="004534F2" w:rsidP="00656CDC">
    <w:pPr>
      <w:pStyle w:val="Header"/>
      <w:tabs>
        <w:tab w:val="center" w:pos="7779"/>
        <w:tab w:val="right" w:pos="14118"/>
      </w:tabs>
      <w:rPr>
        <w:b/>
        <w:bCs/>
        <w:color w:val="000000" w:themeColor="text1"/>
        <w:highlight w:val="yellow"/>
      </w:rPr>
    </w:pPr>
    <w:r>
      <w:rPr>
        <w:b/>
        <w:bCs/>
        <w:noProof/>
        <w:lang w:val="en-US"/>
      </w:rPr>
      <w:drawing>
        <wp:anchor distT="0" distB="0" distL="114300" distR="114300" simplePos="0" relativeHeight="251658240" behindDoc="1" locked="0" layoutInCell="1" allowOverlap="1" wp14:anchorId="29F28DF4" wp14:editId="593C8954">
          <wp:simplePos x="0" y="0"/>
          <wp:positionH relativeFrom="column">
            <wp:posOffset>-536575</wp:posOffset>
          </wp:positionH>
          <wp:positionV relativeFrom="paragraph">
            <wp:posOffset>-125730</wp:posOffset>
          </wp:positionV>
          <wp:extent cx="3052800" cy="500400"/>
          <wp:effectExtent l="0" t="0" r="0" b="0"/>
          <wp:wrapNone/>
          <wp:docPr id="2" name="Picture 2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Text&#10;&#10;Description automatically generated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052800" cy="500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76D46" w:rsidRPr="00E41A15">
      <w:rPr>
        <w:b/>
        <w:bCs/>
        <w:noProof/>
        <w:highlight w:val="yellow"/>
        <w:lang w:val="en-US"/>
      </w:rPr>
      <w:drawing>
        <wp:anchor distT="0" distB="0" distL="114300" distR="114300" simplePos="0" relativeHeight="251656192" behindDoc="1" locked="0" layoutInCell="1" allowOverlap="1" wp14:anchorId="026D447F" wp14:editId="34E95B9C">
          <wp:simplePos x="0" y="0"/>
          <wp:positionH relativeFrom="rightMargin">
            <wp:posOffset>-1764030</wp:posOffset>
          </wp:positionH>
          <wp:positionV relativeFrom="topMargin">
            <wp:posOffset>104140</wp:posOffset>
          </wp:positionV>
          <wp:extent cx="2066400" cy="936000"/>
          <wp:effectExtent l="0" t="0" r="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earsonLogo_Horizontal_Blk_RGB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66400" cy="93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D250C">
      <w:rPr>
        <w:b/>
        <w:bCs/>
        <w:noProof/>
        <w:color w:val="000000" w:themeColor="text1"/>
      </w:rPr>
      <w:drawing>
        <wp:anchor distT="0" distB="0" distL="114300" distR="114300" simplePos="0" relativeHeight="251660288" behindDoc="0" locked="0" layoutInCell="1" allowOverlap="1" wp14:anchorId="776C2E3C" wp14:editId="0C36BE58">
          <wp:simplePos x="0" y="0"/>
          <wp:positionH relativeFrom="column">
            <wp:posOffset>3841750</wp:posOffset>
          </wp:positionH>
          <wp:positionV relativeFrom="paragraph">
            <wp:posOffset>-201930</wp:posOffset>
          </wp:positionV>
          <wp:extent cx="1785600" cy="669600"/>
          <wp:effectExtent l="0" t="0" r="5715" b="0"/>
          <wp:wrapTopAndBottom/>
          <wp:docPr id="1" name="Picture 1" descr="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Graphical user interface&#10;&#10;Description automatically generated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785600" cy="669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FDA56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B692A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4C81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A063CB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AEF8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F86A4A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65CB3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0B8F2E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A61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76E0E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5E4ADF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022652"/>
    <w:multiLevelType w:val="multilevel"/>
    <w:tmpl w:val="CF602C8C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73EAC"/>
    <w:multiLevelType w:val="multilevel"/>
    <w:tmpl w:val="C2CA537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cs="Times New Roman" w:hint="default"/>
        <w:color w:val="BE0064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E644AAD"/>
    <w:multiLevelType w:val="hybridMultilevel"/>
    <w:tmpl w:val="34A05E9E"/>
    <w:lvl w:ilvl="0" w:tplc="6ADE2E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C9474C"/>
    <w:multiLevelType w:val="hybridMultilevel"/>
    <w:tmpl w:val="2FCE5A36"/>
    <w:lvl w:ilvl="0" w:tplc="2D626D62">
      <w:start w:val="1"/>
      <w:numFmt w:val="upperRoman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0FF2B2E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2446D7B"/>
    <w:multiLevelType w:val="hybridMultilevel"/>
    <w:tmpl w:val="9AFA11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2F27BCF"/>
    <w:multiLevelType w:val="multilevel"/>
    <w:tmpl w:val="FE908292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4936D08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D85EF2"/>
    <w:multiLevelType w:val="multilevel"/>
    <w:tmpl w:val="0B60AFE4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4574BC0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8D8259A"/>
    <w:multiLevelType w:val="hybridMultilevel"/>
    <w:tmpl w:val="7DE2BCA0"/>
    <w:lvl w:ilvl="0" w:tplc="E9005358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2C4A445A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567F2A"/>
    <w:multiLevelType w:val="multilevel"/>
    <w:tmpl w:val="3BC68ECE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746A86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FB6C06"/>
    <w:multiLevelType w:val="multilevel"/>
    <w:tmpl w:val="1E0E680E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91259A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C86947"/>
    <w:multiLevelType w:val="multilevel"/>
    <w:tmpl w:val="B430234A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0CC26C8"/>
    <w:multiLevelType w:val="multilevel"/>
    <w:tmpl w:val="34A05E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E86677"/>
    <w:multiLevelType w:val="hybridMultilevel"/>
    <w:tmpl w:val="56160618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22592F"/>
    <w:multiLevelType w:val="multilevel"/>
    <w:tmpl w:val="3CE44198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BE0064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2115E8"/>
    <w:multiLevelType w:val="hybridMultilevel"/>
    <w:tmpl w:val="1C8438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1C1491"/>
    <w:multiLevelType w:val="multilevel"/>
    <w:tmpl w:val="FF0CFAF4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5A6577"/>
    <w:multiLevelType w:val="hybridMultilevel"/>
    <w:tmpl w:val="C3C607E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4A43BFF"/>
    <w:multiLevelType w:val="hybridMultilevel"/>
    <w:tmpl w:val="0AB62F16"/>
    <w:lvl w:ilvl="0" w:tplc="AF503FB4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CD4D4A"/>
    <w:multiLevelType w:val="multilevel"/>
    <w:tmpl w:val="9C981C4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15021E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910CBE"/>
    <w:multiLevelType w:val="hybridMultilevel"/>
    <w:tmpl w:val="06D0A2E2"/>
    <w:lvl w:ilvl="0" w:tplc="2D626D62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EB0DC9"/>
    <w:multiLevelType w:val="multilevel"/>
    <w:tmpl w:val="C6DA133E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B403D1"/>
    <w:multiLevelType w:val="hybridMultilevel"/>
    <w:tmpl w:val="14BCEE5A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EC30E9"/>
    <w:multiLevelType w:val="multilevel"/>
    <w:tmpl w:val="C3C607E8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76A6039D"/>
    <w:multiLevelType w:val="multilevel"/>
    <w:tmpl w:val="91142CD4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71F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C6408D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A32DA7"/>
    <w:multiLevelType w:val="hybridMultilevel"/>
    <w:tmpl w:val="1E0E680E"/>
    <w:lvl w:ilvl="0" w:tplc="3EB297C8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2C2300"/>
    <w:multiLevelType w:val="multilevel"/>
    <w:tmpl w:val="7DE2BCA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73170830">
    <w:abstractNumId w:val="31"/>
  </w:num>
  <w:num w:numId="2" w16cid:durableId="528879925">
    <w:abstractNumId w:val="33"/>
  </w:num>
  <w:num w:numId="3" w16cid:durableId="55247413">
    <w:abstractNumId w:val="13"/>
  </w:num>
  <w:num w:numId="4" w16cid:durableId="551622454">
    <w:abstractNumId w:val="28"/>
  </w:num>
  <w:num w:numId="5" w16cid:durableId="108202722">
    <w:abstractNumId w:val="43"/>
  </w:num>
  <w:num w:numId="6" w16cid:durableId="512183341">
    <w:abstractNumId w:val="25"/>
  </w:num>
  <w:num w:numId="7" w16cid:durableId="1157841892">
    <w:abstractNumId w:val="39"/>
  </w:num>
  <w:num w:numId="8" w16cid:durableId="208030578">
    <w:abstractNumId w:val="29"/>
  </w:num>
  <w:num w:numId="9" w16cid:durableId="1948417258">
    <w:abstractNumId w:val="18"/>
  </w:num>
  <w:num w:numId="10" w16cid:durableId="90274348">
    <w:abstractNumId w:val="40"/>
  </w:num>
  <w:num w:numId="11" w16cid:durableId="188644979">
    <w:abstractNumId w:val="21"/>
  </w:num>
  <w:num w:numId="12" w16cid:durableId="369303706">
    <w:abstractNumId w:val="44"/>
  </w:num>
  <w:num w:numId="13" w16cid:durableId="1917935121">
    <w:abstractNumId w:val="16"/>
  </w:num>
  <w:num w:numId="14" w16cid:durableId="1639189544">
    <w:abstractNumId w:val="15"/>
  </w:num>
  <w:num w:numId="15" w16cid:durableId="274560530">
    <w:abstractNumId w:val="20"/>
  </w:num>
  <w:num w:numId="16" w16cid:durableId="1652179238">
    <w:abstractNumId w:val="0"/>
  </w:num>
  <w:num w:numId="17" w16cid:durableId="1041827228">
    <w:abstractNumId w:val="1"/>
  </w:num>
  <w:num w:numId="18" w16cid:durableId="802816290">
    <w:abstractNumId w:val="2"/>
  </w:num>
  <w:num w:numId="19" w16cid:durableId="624779582">
    <w:abstractNumId w:val="3"/>
  </w:num>
  <w:num w:numId="20" w16cid:durableId="331689105">
    <w:abstractNumId w:val="8"/>
  </w:num>
  <w:num w:numId="21" w16cid:durableId="989333982">
    <w:abstractNumId w:val="4"/>
  </w:num>
  <w:num w:numId="22" w16cid:durableId="105199172">
    <w:abstractNumId w:val="5"/>
  </w:num>
  <w:num w:numId="23" w16cid:durableId="2021278862">
    <w:abstractNumId w:val="6"/>
  </w:num>
  <w:num w:numId="24" w16cid:durableId="2063361122">
    <w:abstractNumId w:val="7"/>
  </w:num>
  <w:num w:numId="25" w16cid:durableId="1200436304">
    <w:abstractNumId w:val="9"/>
  </w:num>
  <w:num w:numId="26" w16cid:durableId="1558785592">
    <w:abstractNumId w:val="14"/>
  </w:num>
  <w:num w:numId="27" w16cid:durableId="10569141">
    <w:abstractNumId w:val="22"/>
  </w:num>
  <w:num w:numId="28" w16cid:durableId="1179350636">
    <w:abstractNumId w:val="34"/>
  </w:num>
  <w:num w:numId="29" w16cid:durableId="421872881">
    <w:abstractNumId w:val="37"/>
  </w:num>
  <w:num w:numId="30" w16cid:durableId="1289511028">
    <w:abstractNumId w:val="30"/>
  </w:num>
  <w:num w:numId="31" w16cid:durableId="690574667">
    <w:abstractNumId w:val="26"/>
  </w:num>
  <w:num w:numId="32" w16cid:durableId="1313755917">
    <w:abstractNumId w:val="42"/>
  </w:num>
  <w:num w:numId="33" w16cid:durableId="1135028635">
    <w:abstractNumId w:val="10"/>
  </w:num>
  <w:num w:numId="34" w16cid:durableId="670913175">
    <w:abstractNumId w:val="12"/>
  </w:num>
  <w:num w:numId="35" w16cid:durableId="1406802644">
    <w:abstractNumId w:val="24"/>
  </w:num>
  <w:num w:numId="36" w16cid:durableId="1222325029">
    <w:abstractNumId w:val="41"/>
  </w:num>
  <w:num w:numId="37" w16cid:durableId="1457025537">
    <w:abstractNumId w:val="38"/>
  </w:num>
  <w:num w:numId="38" w16cid:durableId="36011643">
    <w:abstractNumId w:val="17"/>
  </w:num>
  <w:num w:numId="39" w16cid:durableId="2044671571">
    <w:abstractNumId w:val="27"/>
  </w:num>
  <w:num w:numId="40" w16cid:durableId="2120636541">
    <w:abstractNumId w:val="19"/>
  </w:num>
  <w:num w:numId="41" w16cid:durableId="1873684670">
    <w:abstractNumId w:val="36"/>
  </w:num>
  <w:num w:numId="42" w16cid:durableId="1154641279">
    <w:abstractNumId w:val="35"/>
  </w:num>
  <w:num w:numId="43" w16cid:durableId="238097802">
    <w:abstractNumId w:val="32"/>
  </w:num>
  <w:num w:numId="44" w16cid:durableId="1751805441">
    <w:abstractNumId w:val="23"/>
  </w:num>
  <w:num w:numId="45" w16cid:durableId="193554899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attachedTemplate r:id="rId1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40B"/>
    <w:rsid w:val="00007622"/>
    <w:rsid w:val="00021D16"/>
    <w:rsid w:val="00023C3F"/>
    <w:rsid w:val="00026485"/>
    <w:rsid w:val="00040DC4"/>
    <w:rsid w:val="00052590"/>
    <w:rsid w:val="00061D8F"/>
    <w:rsid w:val="00071591"/>
    <w:rsid w:val="00080588"/>
    <w:rsid w:val="000B58C5"/>
    <w:rsid w:val="000B6024"/>
    <w:rsid w:val="000C0CDD"/>
    <w:rsid w:val="000D250C"/>
    <w:rsid w:val="000D3A31"/>
    <w:rsid w:val="000E59C3"/>
    <w:rsid w:val="00103FA2"/>
    <w:rsid w:val="00114864"/>
    <w:rsid w:val="001426FE"/>
    <w:rsid w:val="00146339"/>
    <w:rsid w:val="00165E63"/>
    <w:rsid w:val="00166B26"/>
    <w:rsid w:val="0017415A"/>
    <w:rsid w:val="001749A6"/>
    <w:rsid w:val="00176D46"/>
    <w:rsid w:val="001B3E4E"/>
    <w:rsid w:val="001B5E47"/>
    <w:rsid w:val="001C48BB"/>
    <w:rsid w:val="001C5003"/>
    <w:rsid w:val="001D2441"/>
    <w:rsid w:val="001D63A7"/>
    <w:rsid w:val="001E3FCA"/>
    <w:rsid w:val="001E7E56"/>
    <w:rsid w:val="00207998"/>
    <w:rsid w:val="00211D35"/>
    <w:rsid w:val="0021615C"/>
    <w:rsid w:val="00221996"/>
    <w:rsid w:val="002225A0"/>
    <w:rsid w:val="0022376B"/>
    <w:rsid w:val="00224F09"/>
    <w:rsid w:val="002335F6"/>
    <w:rsid w:val="002410F0"/>
    <w:rsid w:val="00245DAB"/>
    <w:rsid w:val="00254534"/>
    <w:rsid w:val="0025651C"/>
    <w:rsid w:val="00264E53"/>
    <w:rsid w:val="002C26DC"/>
    <w:rsid w:val="002C64D2"/>
    <w:rsid w:val="002D2996"/>
    <w:rsid w:val="002D420D"/>
    <w:rsid w:val="002E1913"/>
    <w:rsid w:val="002E59BD"/>
    <w:rsid w:val="00301EA6"/>
    <w:rsid w:val="0030576C"/>
    <w:rsid w:val="00354349"/>
    <w:rsid w:val="00355B2D"/>
    <w:rsid w:val="0035607E"/>
    <w:rsid w:val="00356C3B"/>
    <w:rsid w:val="00380DFE"/>
    <w:rsid w:val="00382574"/>
    <w:rsid w:val="00384985"/>
    <w:rsid w:val="00393107"/>
    <w:rsid w:val="00396BC7"/>
    <w:rsid w:val="003D68BC"/>
    <w:rsid w:val="003E5C3A"/>
    <w:rsid w:val="003E71F1"/>
    <w:rsid w:val="003F6E38"/>
    <w:rsid w:val="0040474F"/>
    <w:rsid w:val="00404FD7"/>
    <w:rsid w:val="00414E4C"/>
    <w:rsid w:val="0042772B"/>
    <w:rsid w:val="00427765"/>
    <w:rsid w:val="004319C5"/>
    <w:rsid w:val="00432367"/>
    <w:rsid w:val="004534F2"/>
    <w:rsid w:val="00454B75"/>
    <w:rsid w:val="00454E32"/>
    <w:rsid w:val="00456745"/>
    <w:rsid w:val="004A5561"/>
    <w:rsid w:val="004C17B3"/>
    <w:rsid w:val="004F3CC9"/>
    <w:rsid w:val="00515261"/>
    <w:rsid w:val="00520BD4"/>
    <w:rsid w:val="00531007"/>
    <w:rsid w:val="005445CC"/>
    <w:rsid w:val="00555A91"/>
    <w:rsid w:val="00555F62"/>
    <w:rsid w:val="00582CDC"/>
    <w:rsid w:val="00592E9A"/>
    <w:rsid w:val="005A21FC"/>
    <w:rsid w:val="005A45A7"/>
    <w:rsid w:val="005D2A36"/>
    <w:rsid w:val="005E3986"/>
    <w:rsid w:val="005F096B"/>
    <w:rsid w:val="005F4942"/>
    <w:rsid w:val="005F4CDA"/>
    <w:rsid w:val="00600D4F"/>
    <w:rsid w:val="006106C4"/>
    <w:rsid w:val="006272D6"/>
    <w:rsid w:val="00632BCD"/>
    <w:rsid w:val="006438E1"/>
    <w:rsid w:val="00645AD3"/>
    <w:rsid w:val="006506FC"/>
    <w:rsid w:val="00656CDC"/>
    <w:rsid w:val="00657FA3"/>
    <w:rsid w:val="00660885"/>
    <w:rsid w:val="00670268"/>
    <w:rsid w:val="00685A54"/>
    <w:rsid w:val="00690249"/>
    <w:rsid w:val="006A2078"/>
    <w:rsid w:val="006B3183"/>
    <w:rsid w:val="006B557C"/>
    <w:rsid w:val="006B79AD"/>
    <w:rsid w:val="006C3351"/>
    <w:rsid w:val="006C5799"/>
    <w:rsid w:val="006C597E"/>
    <w:rsid w:val="006D1479"/>
    <w:rsid w:val="006D5E49"/>
    <w:rsid w:val="006D7900"/>
    <w:rsid w:val="006E3B52"/>
    <w:rsid w:val="006F748F"/>
    <w:rsid w:val="0070778D"/>
    <w:rsid w:val="00720115"/>
    <w:rsid w:val="00736519"/>
    <w:rsid w:val="00755C2E"/>
    <w:rsid w:val="00765C0F"/>
    <w:rsid w:val="00775890"/>
    <w:rsid w:val="00795759"/>
    <w:rsid w:val="007A4890"/>
    <w:rsid w:val="007C2BB7"/>
    <w:rsid w:val="007D13E0"/>
    <w:rsid w:val="007D556D"/>
    <w:rsid w:val="007D7C49"/>
    <w:rsid w:val="007E456E"/>
    <w:rsid w:val="00844F9E"/>
    <w:rsid w:val="00845EA0"/>
    <w:rsid w:val="008519DA"/>
    <w:rsid w:val="00863F84"/>
    <w:rsid w:val="00877784"/>
    <w:rsid w:val="00880240"/>
    <w:rsid w:val="008820B8"/>
    <w:rsid w:val="00887021"/>
    <w:rsid w:val="00890163"/>
    <w:rsid w:val="00893EC9"/>
    <w:rsid w:val="008A555A"/>
    <w:rsid w:val="008A7C51"/>
    <w:rsid w:val="008B268B"/>
    <w:rsid w:val="008B7F94"/>
    <w:rsid w:val="008D7394"/>
    <w:rsid w:val="008D782B"/>
    <w:rsid w:val="008E497A"/>
    <w:rsid w:val="0090114C"/>
    <w:rsid w:val="00923BF3"/>
    <w:rsid w:val="00930563"/>
    <w:rsid w:val="009429D8"/>
    <w:rsid w:val="00950827"/>
    <w:rsid w:val="00960685"/>
    <w:rsid w:val="00970CA2"/>
    <w:rsid w:val="00976EF7"/>
    <w:rsid w:val="00977797"/>
    <w:rsid w:val="00991B5F"/>
    <w:rsid w:val="009A2CFF"/>
    <w:rsid w:val="009C5D3E"/>
    <w:rsid w:val="009D4119"/>
    <w:rsid w:val="00A348E4"/>
    <w:rsid w:val="00A50028"/>
    <w:rsid w:val="00A5524C"/>
    <w:rsid w:val="00A7145E"/>
    <w:rsid w:val="00A727CA"/>
    <w:rsid w:val="00A80C9C"/>
    <w:rsid w:val="00A8203E"/>
    <w:rsid w:val="00A84566"/>
    <w:rsid w:val="00A96171"/>
    <w:rsid w:val="00AD1405"/>
    <w:rsid w:val="00AD20F9"/>
    <w:rsid w:val="00AD2C72"/>
    <w:rsid w:val="00AE0BFE"/>
    <w:rsid w:val="00AE4959"/>
    <w:rsid w:val="00B040C6"/>
    <w:rsid w:val="00B24982"/>
    <w:rsid w:val="00B373A3"/>
    <w:rsid w:val="00B76298"/>
    <w:rsid w:val="00B80A3F"/>
    <w:rsid w:val="00B95FDB"/>
    <w:rsid w:val="00B970F8"/>
    <w:rsid w:val="00BA33D5"/>
    <w:rsid w:val="00BA5073"/>
    <w:rsid w:val="00BC3620"/>
    <w:rsid w:val="00BC73E7"/>
    <w:rsid w:val="00BE03CE"/>
    <w:rsid w:val="00BF6268"/>
    <w:rsid w:val="00BF6E23"/>
    <w:rsid w:val="00C26896"/>
    <w:rsid w:val="00C327F1"/>
    <w:rsid w:val="00C44410"/>
    <w:rsid w:val="00C44953"/>
    <w:rsid w:val="00C45DED"/>
    <w:rsid w:val="00C7505C"/>
    <w:rsid w:val="00C91A7E"/>
    <w:rsid w:val="00CB15B5"/>
    <w:rsid w:val="00CB5D5A"/>
    <w:rsid w:val="00CD0B85"/>
    <w:rsid w:val="00CF070A"/>
    <w:rsid w:val="00D06668"/>
    <w:rsid w:val="00D11E60"/>
    <w:rsid w:val="00D43B61"/>
    <w:rsid w:val="00D447ED"/>
    <w:rsid w:val="00D45259"/>
    <w:rsid w:val="00D503D6"/>
    <w:rsid w:val="00D56BB2"/>
    <w:rsid w:val="00D6043B"/>
    <w:rsid w:val="00D6240B"/>
    <w:rsid w:val="00D95650"/>
    <w:rsid w:val="00D9679B"/>
    <w:rsid w:val="00DC38B2"/>
    <w:rsid w:val="00DD3B43"/>
    <w:rsid w:val="00E33B68"/>
    <w:rsid w:val="00E41A15"/>
    <w:rsid w:val="00E5121E"/>
    <w:rsid w:val="00E54096"/>
    <w:rsid w:val="00E607E6"/>
    <w:rsid w:val="00E61DDF"/>
    <w:rsid w:val="00E630FA"/>
    <w:rsid w:val="00E72648"/>
    <w:rsid w:val="00E73E97"/>
    <w:rsid w:val="00E86247"/>
    <w:rsid w:val="00E87AB1"/>
    <w:rsid w:val="00EA134B"/>
    <w:rsid w:val="00EB1425"/>
    <w:rsid w:val="00EB313C"/>
    <w:rsid w:val="00F0195F"/>
    <w:rsid w:val="00F020EE"/>
    <w:rsid w:val="00F026E2"/>
    <w:rsid w:val="00F15FE5"/>
    <w:rsid w:val="00F21A83"/>
    <w:rsid w:val="00F2577D"/>
    <w:rsid w:val="00F26519"/>
    <w:rsid w:val="00F334B8"/>
    <w:rsid w:val="00F46DE0"/>
    <w:rsid w:val="00F6006A"/>
    <w:rsid w:val="00F64623"/>
    <w:rsid w:val="00F649D2"/>
    <w:rsid w:val="00F7359A"/>
    <w:rsid w:val="00F96A70"/>
    <w:rsid w:val="00F96C86"/>
    <w:rsid w:val="00FB307C"/>
    <w:rsid w:val="00FB3A84"/>
    <w:rsid w:val="00FB6507"/>
    <w:rsid w:val="00FC61B5"/>
    <w:rsid w:val="00FE68C6"/>
    <w:rsid w:val="00FE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65E9E3FB"/>
  <w15:docId w15:val="{C9127242-2AA9-4BDF-95D8-9C9BDE07A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2590"/>
    <w:pPr>
      <w:spacing w:after="120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6E3B52"/>
    <w:pPr>
      <w:keepNext/>
      <w:keepLines/>
      <w:pBdr>
        <w:bottom w:val="single" w:sz="4" w:space="1" w:color="BE0064"/>
      </w:pBdr>
      <w:tabs>
        <w:tab w:val="left" w:pos="454"/>
        <w:tab w:val="left" w:pos="567"/>
      </w:tabs>
      <w:spacing w:before="360"/>
      <w:outlineLvl w:val="0"/>
    </w:pPr>
    <w:rPr>
      <w:rFonts w:eastAsiaTheme="majorEastAsia"/>
      <w:b/>
      <w:bCs/>
      <w:color w:val="BE0064"/>
      <w:sz w:val="36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E3B52"/>
    <w:pPr>
      <w:keepNext/>
      <w:keepLines/>
      <w:spacing w:before="240"/>
      <w:outlineLvl w:val="1"/>
    </w:pPr>
    <w:rPr>
      <w:rFonts w:eastAsiaTheme="majorEastAsia"/>
      <w:b/>
      <w:bCs/>
      <w:color w:val="BE0064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76EF7"/>
    <w:pPr>
      <w:spacing w:before="240" w:after="60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4F9E"/>
    <w:pPr>
      <w:keepNext/>
      <w:keepLines/>
      <w:spacing w:before="120" w:after="0"/>
      <w:outlineLvl w:val="3"/>
    </w:pPr>
    <w:rPr>
      <w:rFonts w:eastAsiaTheme="majorEastAsia" w:cstheme="majorBidi"/>
      <w:iCs/>
      <w:color w:val="BE006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44F9E"/>
    <w:pPr>
      <w:keepNext/>
      <w:keepLines/>
      <w:spacing w:before="120" w:after="0"/>
      <w:outlineLvl w:val="4"/>
    </w:pPr>
    <w:rPr>
      <w:rFonts w:eastAsiaTheme="majorEastAsia" w:cstheme="majorBidi"/>
      <w:i/>
      <w:color w:val="BE0064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410F0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C48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30563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3056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30563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E3B52"/>
    <w:rPr>
      <w:rFonts w:ascii="Arial" w:eastAsiaTheme="majorEastAsia" w:hAnsi="Arial" w:cs="Arial"/>
      <w:b/>
      <w:bCs/>
      <w:color w:val="BE0064"/>
      <w:sz w:val="36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6E3B52"/>
    <w:rPr>
      <w:rFonts w:ascii="Arial" w:eastAsiaTheme="majorEastAsia" w:hAnsi="Arial" w:cs="Arial"/>
      <w:b/>
      <w:bCs/>
      <w:color w:val="BE0064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420D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420D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645AD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D3A31"/>
  </w:style>
  <w:style w:type="paragraph" w:styleId="Footer">
    <w:name w:val="footer"/>
    <w:basedOn w:val="Normal"/>
    <w:link w:val="Foot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D3A31"/>
  </w:style>
  <w:style w:type="paragraph" w:styleId="NoSpacing">
    <w:name w:val="No Spacing"/>
    <w:basedOn w:val="Normal"/>
    <w:uiPriority w:val="1"/>
    <w:qFormat/>
    <w:rsid w:val="00D6043B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976EF7"/>
    <w:rPr>
      <w:rFonts w:ascii="Arial" w:hAnsi="Arial" w:cs="Arial"/>
      <w:b/>
      <w:bCs/>
    </w:rPr>
  </w:style>
  <w:style w:type="character" w:styleId="Emphasis">
    <w:name w:val="Emphasis"/>
    <w:aliases w:val="Italic"/>
    <w:uiPriority w:val="20"/>
    <w:qFormat/>
    <w:rsid w:val="00D6043B"/>
    <w:rPr>
      <w:i/>
      <w:iCs/>
    </w:rPr>
  </w:style>
  <w:style w:type="paragraph" w:styleId="Title">
    <w:name w:val="Title"/>
    <w:next w:val="NoSpacing"/>
    <w:link w:val="TitleChar"/>
    <w:uiPriority w:val="10"/>
    <w:qFormat/>
    <w:rsid w:val="00BE03CE"/>
    <w:pPr>
      <w:spacing w:line="360" w:lineRule="auto"/>
      <w:contextualSpacing/>
      <w:jc w:val="center"/>
    </w:pPr>
    <w:rPr>
      <w:rFonts w:ascii="Arial" w:eastAsiaTheme="majorEastAsia" w:hAnsi="Arial" w:cs="Times New Roman (Headings CS)"/>
      <w:b/>
      <w:kern w:val="28"/>
      <w:sz w:val="72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E03CE"/>
    <w:rPr>
      <w:rFonts w:ascii="Arial" w:eastAsiaTheme="majorEastAsia" w:hAnsi="Arial" w:cs="Times New Roman (Headings CS)"/>
      <w:b/>
      <w:kern w:val="28"/>
      <w:sz w:val="72"/>
      <w:szCs w:val="56"/>
    </w:rPr>
  </w:style>
  <w:style w:type="paragraph" w:customStyle="1" w:styleId="BlueHyperlink">
    <w:name w:val="Blue Hyperlink"/>
    <w:basedOn w:val="Normal"/>
    <w:qFormat/>
    <w:rsid w:val="006B79AD"/>
    <w:pPr>
      <w:spacing w:after="240"/>
    </w:pPr>
    <w:rPr>
      <w:color w:val="0563C1"/>
      <w:u w:val="single" w:color="0563C1"/>
    </w:rPr>
  </w:style>
  <w:style w:type="character" w:customStyle="1" w:styleId="Heading6Char">
    <w:name w:val="Heading 6 Char"/>
    <w:basedOn w:val="DefaultParagraphFont"/>
    <w:link w:val="Heading6"/>
    <w:uiPriority w:val="9"/>
    <w:rsid w:val="002410F0"/>
    <w:rPr>
      <w:rFonts w:asciiTheme="majorHAnsi" w:eastAsiaTheme="majorEastAsia" w:hAnsiTheme="majorHAnsi" w:cstheme="majorBidi"/>
      <w:color w:val="1F3763" w:themeColor="accent1" w:themeShade="7F"/>
    </w:rPr>
  </w:style>
  <w:style w:type="paragraph" w:customStyle="1" w:styleId="Tableheader">
    <w:name w:val="Table header"/>
    <w:basedOn w:val="Normal"/>
    <w:qFormat/>
    <w:rsid w:val="002E1913"/>
    <w:rPr>
      <w:b/>
    </w:rPr>
  </w:style>
  <w:style w:type="paragraph" w:customStyle="1" w:styleId="Tabletext">
    <w:name w:val="Table text"/>
    <w:basedOn w:val="Normal"/>
    <w:qFormat/>
    <w:rsid w:val="002E1913"/>
    <w:pPr>
      <w:spacing w:after="0"/>
    </w:pPr>
  </w:style>
  <w:style w:type="character" w:styleId="CommentReference">
    <w:name w:val="annotation reference"/>
    <w:basedOn w:val="DefaultParagraphFont"/>
    <w:uiPriority w:val="99"/>
    <w:semiHidden/>
    <w:unhideWhenUsed/>
    <w:rsid w:val="002E19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E191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E1913"/>
    <w:rPr>
      <w:rFonts w:ascii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19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1913"/>
    <w:rPr>
      <w:rFonts w:ascii="Arial" w:hAnsi="Arial" w:cs="Arial"/>
      <w:b/>
      <w:bCs/>
      <w:sz w:val="20"/>
      <w:szCs w:val="20"/>
    </w:rPr>
  </w:style>
  <w:style w:type="character" w:customStyle="1" w:styleId="Inlineheading">
    <w:name w:val="Inline heading"/>
    <w:basedOn w:val="DefaultParagraphFont"/>
    <w:uiPriority w:val="1"/>
    <w:qFormat/>
    <w:rsid w:val="00877784"/>
    <w:rPr>
      <w:b/>
      <w:bCs/>
      <w:color w:val="BE0064"/>
    </w:rPr>
  </w:style>
  <w:style w:type="paragraph" w:styleId="TOCHeading">
    <w:name w:val="TOC Heading"/>
    <w:basedOn w:val="Heading1"/>
    <w:next w:val="Normal"/>
    <w:uiPriority w:val="39"/>
    <w:unhideWhenUsed/>
    <w:qFormat/>
    <w:rsid w:val="00FB6507"/>
    <w:pPr>
      <w:pBdr>
        <w:bottom w:val="single" w:sz="6" w:space="1" w:color="0071F8"/>
      </w:pBdr>
      <w:tabs>
        <w:tab w:val="clear" w:pos="454"/>
        <w:tab w:val="clear" w:pos="567"/>
      </w:tabs>
      <w:spacing w:before="240" w:after="0" w:line="259" w:lineRule="auto"/>
      <w:outlineLvl w:val="9"/>
    </w:pPr>
    <w:rPr>
      <w:szCs w:val="36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FB6507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B6507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FB6507"/>
    <w:pPr>
      <w:spacing w:after="100"/>
      <w:ind w:left="480"/>
    </w:pPr>
  </w:style>
  <w:style w:type="character" w:customStyle="1" w:styleId="Heading4Char">
    <w:name w:val="Heading 4 Char"/>
    <w:basedOn w:val="DefaultParagraphFont"/>
    <w:link w:val="Heading4"/>
    <w:uiPriority w:val="9"/>
    <w:rsid w:val="00844F9E"/>
    <w:rPr>
      <w:rFonts w:ascii="Arial" w:eastAsiaTheme="majorEastAsia" w:hAnsi="Arial" w:cstheme="majorBidi"/>
      <w:iCs/>
      <w:color w:val="BE0064"/>
    </w:rPr>
  </w:style>
  <w:style w:type="character" w:customStyle="1" w:styleId="Heading5Char">
    <w:name w:val="Heading 5 Char"/>
    <w:basedOn w:val="DefaultParagraphFont"/>
    <w:link w:val="Heading5"/>
    <w:uiPriority w:val="9"/>
    <w:rsid w:val="00844F9E"/>
    <w:rPr>
      <w:rFonts w:ascii="Arial" w:eastAsiaTheme="majorEastAsia" w:hAnsi="Arial" w:cstheme="majorBidi"/>
      <w:i/>
      <w:color w:val="BE0064"/>
    </w:rPr>
  </w:style>
  <w:style w:type="paragraph" w:styleId="Revision">
    <w:name w:val="Revision"/>
    <w:hidden/>
    <w:uiPriority w:val="99"/>
    <w:semiHidden/>
    <w:rsid w:val="00600D4F"/>
    <w:rPr>
      <w:rFonts w:ascii="Arial" w:hAnsi="Arial" w:cs="Arial"/>
    </w:rPr>
  </w:style>
  <w:style w:type="paragraph" w:styleId="NormalWeb">
    <w:name w:val="Normal (Web)"/>
    <w:basedOn w:val="Normal"/>
    <w:uiPriority w:val="99"/>
    <w:semiHidden/>
    <w:unhideWhenUsed/>
    <w:rsid w:val="00656CDC"/>
    <w:pPr>
      <w:spacing w:before="100" w:beforeAutospacing="1" w:after="100" w:afterAutospacing="1"/>
    </w:pPr>
    <w:rPr>
      <w:rFonts w:ascii="Times New Roman" w:eastAsiaTheme="minorEastAsia" w:hAnsi="Times New Roman" w:cs="Times New Roman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1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protect-eu.mimecast.com/s/vPSICK139HYOY2CA8y0k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png"/><Relationship Id="rId1" Type="http://schemas.openxmlformats.org/officeDocument/2006/relationships/image" Target="media/image3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ynet\Documents\Custom%20Office%20Templates\ETF%20handout%20template_landscap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AF24F9B496D649A9CEAC9DD180874A" ma:contentTypeVersion="16" ma:contentTypeDescription="Create a new document." ma:contentTypeScope="" ma:versionID="8c169a8aa650abf762782c4592fd278f">
  <xsd:schema xmlns:xsd="http://www.w3.org/2001/XMLSchema" xmlns:xs="http://www.w3.org/2001/XMLSchema" xmlns:p="http://schemas.microsoft.com/office/2006/metadata/properties" xmlns:ns2="83bdd42b-fb02-46fb-bb6b-b0ca0d8ae6de" xmlns:ns3="cf8cbe2d-0e71-4d38-8f38-c3c6c5b56cd4" targetNamespace="http://schemas.microsoft.com/office/2006/metadata/properties" ma:root="true" ma:fieldsID="2b37924a52d4a8e9397df8e1fd7a03c1" ns2:_="" ns3:_="">
    <xsd:import namespace="83bdd42b-fb02-46fb-bb6b-b0ca0d8ae6de"/>
    <xsd:import namespace="cf8cbe2d-0e71-4d38-8f38-c3c6c5b56c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bdd42b-fb02-46fb-bb6b-b0ca0d8ae6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46342d94-4a90-4c9b-8c88-cb4c8647e9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8cbe2d-0e71-4d38-8f38-c3c6c5b56cd4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8f65472-0707-4e29-8332-b9fb34e75296}" ma:internalName="TaxCatchAll" ma:showField="CatchAllData" ma:web="cf8cbe2d-0e71-4d38-8f38-c3c6c5b56c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f8cbe2d-0e71-4d38-8f38-c3c6c5b56cd4" xsi:nil="true"/>
    <lcf76f155ced4ddcb4097134ff3c332f xmlns="83bdd42b-fb02-46fb-bb6b-b0ca0d8ae6d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0B393E7-84A6-4116-99B1-3D999C1009B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959920E-F60B-45A5-982A-09F811FF71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bdd42b-fb02-46fb-bb6b-b0ca0d8ae6de"/>
    <ds:schemaRef ds:uri="cf8cbe2d-0e71-4d38-8f38-c3c6c5b56c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09C65CB-4459-4E50-8B6B-0274A405957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CA28491-FD50-4DB4-96E3-C4F96CA52C21}">
  <ds:schemaRefs>
    <ds:schemaRef ds:uri="http://schemas.microsoft.com/office/2006/metadata/properties"/>
    <ds:schemaRef ds:uri="http://schemas.microsoft.com/office/infopath/2007/PartnerControls"/>
    <ds:schemaRef ds:uri="cf8cbe2d-0e71-4d38-8f38-c3c6c5b56cd4"/>
    <ds:schemaRef ds:uri="83bdd42b-fb02-46fb-bb6b-b0ca0d8ae6d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C:\Users\lynet\Documents\Custom Office Templates\ETF handout template_landscape.dotx</Template>
  <TotalTime>2</TotalTime>
  <Pages>1</Pages>
  <Words>25</Words>
  <Characters>145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Centres for Excellence Mastery Handout</vt:lpstr>
    </vt:vector>
  </TitlesOfParts>
  <Manager/>
  <Company/>
  <LinksUpToDate>false</LinksUpToDate>
  <CharactersWithSpaces>169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Centres for Excellence Mastery Handout</dc:title>
  <dc:subject/>
  <dc:creator>Lynette Woodward</dc:creator>
  <cp:keywords/>
  <dc:description/>
  <cp:lastModifiedBy>Steve Pardoe</cp:lastModifiedBy>
  <cp:revision>3</cp:revision>
  <cp:lastPrinted>2021-03-09T11:45:00Z</cp:lastPrinted>
  <dcterms:created xsi:type="dcterms:W3CDTF">2023-03-17T10:59:00Z</dcterms:created>
  <dcterms:modified xsi:type="dcterms:W3CDTF">2023-04-05T11:21:00Z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0x01010081AF24F9B496D649A9CEAC9DD180874A</vt:lpwstr>
  </property>
</Properties>
</file>